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科研室主任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主要职责：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1、负责常规教育科研工作，制定学校教育科研工作计划、制度，编拟学校教育科研发展规划；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2、组织实施各类教育科研课题的申报立项、过程指导、鉴定结题等工作；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3、负责学校教育科研工作的检查总结、经验介绍、成果认定等；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4、开展科研业务咨询，指导教师进行教育科研；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主持召开学校科研工作会议，不断改进学校教育科研工作，积极配合区科研室开展科研教改活动，努力完成市、区研室布置的各项任务，组织教师积极参与全区性的区域性课题实验，完成上级科研部门交给的各项教育科研工作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6、统计教职工发表或出版的各类科研论文、著述、经验介绍等；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7、从本校实际出发，确定校级研究与实验课题，负责课题管理，组织教改实验,做好课题的申报论证、立项、评价及资料管理等工作。鼓励并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28"/>
          <w:szCs w:val="28"/>
        </w:rPr>
        <w:t>导教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自选实验课题，做好对教师自选课题的审定和管理工作，负责审核各级各类课题研究的资助与奖励；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、做好涉及教育科研的教育督导迎查工作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积极协助学校教科研三级校的申报、验收工作。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、做好学校教育科研成果的档案管理工作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做好各类活动资料留存，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44191"/>
    <w:rsid w:val="28D44191"/>
    <w:rsid w:val="38160168"/>
    <w:rsid w:val="47E772F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2021-07-08T03:14:00Z</dcterms:created>
  <dc:creator>fxgwq</dc:creator>
  <cp:lastModifiedBy>fxgwq</cp:lastModifiedBy>
  <dcterms:modified xsi:type="dcterms:W3CDTF">2021-09-06T02:09:36Z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